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080100.62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Экономика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080100.62</w:t>
      </w:r>
      <w:r w:rsidRPr="00CC3077">
        <w:t xml:space="preserve"> «</w:t>
      </w:r>
      <w:r>
        <w:rPr>
          <w:noProof/>
        </w:rPr>
        <w:t xml:space="preserve">Экономика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206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35575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204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53115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200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51475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243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58558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58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94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144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96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080100.62</w:t>
      </w:r>
      <w:r w:rsidRPr="0099409A">
        <w:t xml:space="preserve"> «</w:t>
      </w:r>
      <w:r>
        <w:rPr>
          <w:noProof/>
        </w:rPr>
        <w:t xml:space="preserve">Экономика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45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55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55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79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29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26%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39%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Математический анализ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ПД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Макроэкономика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11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Менеджмент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18%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Микроэкономика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24%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24%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Статистика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18%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Эконометрика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080100.62</w:t>
      </w:r>
      <w:r w:rsidRPr="00626B1E">
        <w:t xml:space="preserve"> «</w:t>
      </w:r>
      <w:r>
        <w:rPr>
          <w:noProof/>
        </w:rPr>
        <w:t xml:space="preserve">Экономика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29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78%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58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46%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79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74%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75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55%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79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Экономика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Иностранный язык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17%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40%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77%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91%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96%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94%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Политология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90%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Социология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83%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94%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81%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95%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64%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Линейная алгебра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16%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Математический анализ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31%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50%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67%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Теория вероятностей и математическая статистика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59%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ПД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64%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92%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Бухгалтерский учет и анализ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94%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89%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Макроэкономика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25%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27%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Маркетинг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13%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Менеджмент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Микроэкономика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26%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76%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77%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Статистика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29%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71%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Эконометрика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65%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080100.62</w:t>
      </w:r>
      <w:r w:rsidRPr="00626B1E">
        <w:t xml:space="preserve"> «</w:t>
      </w:r>
      <w:r>
        <w:rPr>
          <w:noProof/>
        </w:rPr>
        <w:t xml:space="preserve">Экономика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Гуманитарный, социальный и экономический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ГСЭ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080100.62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Экономика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ГСЭ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 и 4.3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Иностранный язык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1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Политология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1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Математический и естественнонаучный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МЕН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080100.62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Экономика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МЕН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е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ок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4.4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Математический анализ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23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4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Профессиональный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ПД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080100.62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Экономика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ПД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4.5, 4.6, 4.7, 4.8 и 4.9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Макроэкономика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4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5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Менеджмент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6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6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Микроэкономика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6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7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Статистика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4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8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Эконометрика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29_6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9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329.png"/><Relationship Type="http://schemas.openxmlformats.org/officeDocument/2006/relationships/image" Id="rId36" Target="media/fepo3years_vuz_np2329.png"/><Relationship Type="http://schemas.openxmlformats.org/officeDocument/2006/relationships/image" Id="rId37" Target="media/range_diag_bg_np2329.png"/><Relationship Type="http://schemas.openxmlformats.org/officeDocument/2006/relationships/image" Id="rId38" Target="media/hist_partic_np2329.png"/><Relationship Type="http://schemas.openxmlformats.org/officeDocument/2006/relationships/image" Id="rId39" Target="media/hist_levels_np2329.png"/><Relationship Type="http://schemas.openxmlformats.org/officeDocument/2006/relationships/image" Id="rId40" Target="media/hist_levels_np2329_all.png"/><Relationship Type="http://schemas.openxmlformats.org/officeDocument/2006/relationships/image" Id="rId41" Target="media/img_hist_np_2329.png"/><Relationship Type="http://schemas.openxmlformats.org/officeDocument/2006/relationships/image" Id="rId42" Target="media/hist_levels2329_17.png"/><Relationship Type="http://schemas.openxmlformats.org/officeDocument/2006/relationships/image" Id="rId43" Target="media/hist_levels2329_10.png"/><Relationship Type="http://schemas.openxmlformats.org/officeDocument/2006/relationships/image" Id="rId44" Target="media/hist_levels2329_237.png"/><Relationship Type="http://schemas.openxmlformats.org/officeDocument/2006/relationships/image" Id="rId45" Target="media/hist_levels2329_41.png"/><Relationship Type="http://schemas.openxmlformats.org/officeDocument/2006/relationships/image" Id="rId46" Target="media/hist_levels2329_62.png"/><Relationship Type="http://schemas.openxmlformats.org/officeDocument/2006/relationships/image" Id="rId47" Target="media/hist_levels2329_61.png"/><Relationship Type="http://schemas.openxmlformats.org/officeDocument/2006/relationships/image" Id="rId48" Target="media/hist_levels2329_40.png"/><Relationship Type="http://schemas.openxmlformats.org/officeDocument/2006/relationships/image" Id="rId49" Target="media/hist_levels2329_6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